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561095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561095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56109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56109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56109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56109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56109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561095">
        <w:rPr>
          <w:b w:val="0"/>
        </w:rPr>
        <w:t xml:space="preserve"> 37/2307-21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561095" w:rsidP="00232C8F">
            <w:r>
              <w:t>Преподаватель (профессионального цикла по направлениям : физкультура)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561095" w:rsidP="00232C8F">
            <w:r>
              <w:t>25812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561095" w:rsidRPr="00561095">
        <w:rPr>
          <w:rStyle w:val="aa"/>
        </w:rPr>
        <w:t xml:space="preserve"> Педагогический персонал (осуществляющий учебный процесс)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561095" w:rsidRPr="00561095">
        <w:rPr>
          <w:rStyle w:val="aa"/>
        </w:rPr>
        <w:t>2;  37/2307-21, 38/2307-21А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561095" w:rsidRPr="00561095">
        <w:rPr>
          <w:u w:val="single"/>
        </w:rPr>
        <w:t xml:space="preserve">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561095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561095" w:rsidP="00BA30DE">
            <w:pPr>
              <w:jc w:val="center"/>
            </w:pPr>
            <w:r>
              <w:t>2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561095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561095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561095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561095" w:rsidP="00BA30DE">
            <w:pPr>
              <w:jc w:val="center"/>
            </w:pPr>
            <w:r>
              <w:t>139-549-382 07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56109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61095" w:rsidRDefault="00561095" w:rsidP="00BA30DE">
            <w:pPr>
              <w:jc w:val="center"/>
            </w:pPr>
            <w:r>
              <w:t>126-572-976 86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61095" w:rsidRPr="00D15B1E" w:rsidRDefault="00561095" w:rsidP="00AD14A4">
            <w:pPr>
              <w:rPr>
                <w:rStyle w:val="a7"/>
              </w:rPr>
            </w:pPr>
          </w:p>
        </w:tc>
      </w:tr>
      <w:tr w:rsidR="0056109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61095" w:rsidRDefault="00561095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61095" w:rsidRPr="00D15B1E" w:rsidRDefault="00561095" w:rsidP="00AD14A4">
            <w:pPr>
              <w:rPr>
                <w:rStyle w:val="a7"/>
              </w:rPr>
            </w:pPr>
          </w:p>
        </w:tc>
      </w:tr>
      <w:tr w:rsidR="0056109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61095" w:rsidRDefault="00561095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61095" w:rsidRPr="00D15B1E" w:rsidRDefault="00561095" w:rsidP="00AD14A4">
            <w:pPr>
              <w:rPr>
                <w:rStyle w:val="a7"/>
              </w:rPr>
            </w:pPr>
          </w:p>
        </w:tc>
      </w:tr>
      <w:tr w:rsidR="0056109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61095" w:rsidRDefault="00561095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61095" w:rsidRPr="00D15B1E" w:rsidRDefault="00561095" w:rsidP="00AD14A4">
            <w:pPr>
              <w:rPr>
                <w:rStyle w:val="a7"/>
              </w:rPr>
            </w:pPr>
          </w:p>
        </w:tc>
      </w:tr>
      <w:tr w:rsidR="0056109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61095" w:rsidRDefault="00561095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61095" w:rsidRPr="00D15B1E" w:rsidRDefault="00561095" w:rsidP="00AD14A4">
            <w:pPr>
              <w:rPr>
                <w:rStyle w:val="a7"/>
              </w:rPr>
            </w:pPr>
          </w:p>
        </w:tc>
      </w:tr>
      <w:tr w:rsidR="0056109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61095" w:rsidRDefault="00561095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61095" w:rsidRPr="00D15B1E" w:rsidRDefault="00561095" w:rsidP="00AD14A4">
            <w:pPr>
              <w:rPr>
                <w:rStyle w:val="a7"/>
              </w:rPr>
            </w:pPr>
          </w:p>
        </w:tc>
      </w:tr>
      <w:tr w:rsidR="0056109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61095" w:rsidRDefault="00561095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61095" w:rsidRPr="00D15B1E" w:rsidRDefault="00561095" w:rsidP="00AD14A4">
            <w:pPr>
              <w:rPr>
                <w:rStyle w:val="a7"/>
              </w:rPr>
            </w:pPr>
          </w:p>
        </w:tc>
      </w:tr>
      <w:tr w:rsidR="00561095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561095" w:rsidRDefault="00561095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61095" w:rsidRPr="00D15B1E" w:rsidRDefault="00561095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561095" w:rsidRPr="00561095">
        <w:rPr>
          <w:rStyle w:val="aa"/>
        </w:rPr>
        <w:t xml:space="preserve"> ПК, принтер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561095" w:rsidRPr="00561095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07ED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07ED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07ED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07ED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07ED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07ED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07ED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07ED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07ED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07ED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07ED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07ED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07ED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07ED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07ED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07ED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07ED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07ED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07ED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07ED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07ED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07ED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07ED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07ED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E07EDA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07ED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07ED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07ED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07ED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07ED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07ED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07ED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07ED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07ED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07ED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07ED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07ED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E07EDA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07ED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07ED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07ED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E07ED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E07ED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E07ED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E07ED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E07ED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6109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6109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6109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6109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6109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6109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ФЗ № 400 "О страховых пенсиях"  от 28.12.2013 г., ст. 30, п. 19   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6109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332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E07EDA" w:rsidRPr="00E07EDA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E07EDA" w:rsidRPr="00E07EDA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561095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561095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561095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56109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561095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561095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56109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561095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561095" w:rsidRPr="00561095" w:rsidTr="0056109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</w:tr>
      <w:tr w:rsidR="00561095" w:rsidRPr="00561095" w:rsidTr="0056109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(дата)</w:t>
            </w:r>
          </w:p>
        </w:tc>
      </w:tr>
      <w:tr w:rsidR="00561095" w:rsidRPr="00561095" w:rsidTr="0056109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</w:tr>
      <w:tr w:rsidR="00561095" w:rsidRPr="00561095" w:rsidTr="0056109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(дата)</w:t>
            </w:r>
          </w:p>
        </w:tc>
      </w:tr>
      <w:tr w:rsidR="00561095" w:rsidRPr="00561095" w:rsidTr="0056109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</w:tr>
      <w:tr w:rsidR="00561095" w:rsidRPr="00561095" w:rsidTr="0056109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(дата)</w:t>
            </w:r>
          </w:p>
        </w:tc>
      </w:tr>
      <w:tr w:rsidR="00561095" w:rsidRPr="00561095" w:rsidTr="0056109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</w:tr>
      <w:tr w:rsidR="00561095" w:rsidRPr="00561095" w:rsidTr="0056109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(дата)</w:t>
            </w:r>
          </w:p>
        </w:tc>
      </w:tr>
      <w:tr w:rsidR="00561095" w:rsidRPr="00561095" w:rsidTr="0056109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</w:tr>
      <w:tr w:rsidR="00561095" w:rsidRPr="00561095" w:rsidTr="0056109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(дата)</w:t>
            </w:r>
          </w:p>
        </w:tc>
      </w:tr>
      <w:tr w:rsidR="00561095" w:rsidRPr="00561095" w:rsidTr="0056109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</w:tr>
      <w:tr w:rsidR="00561095" w:rsidRPr="00561095" w:rsidTr="0056109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(дата)</w:t>
            </w:r>
          </w:p>
        </w:tc>
      </w:tr>
      <w:tr w:rsidR="00561095" w:rsidRPr="00561095" w:rsidTr="0056109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</w:tr>
      <w:tr w:rsidR="00561095" w:rsidRPr="00561095" w:rsidTr="0056109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E07EDA" w:rsidP="003C5C39">
            <w:pPr>
              <w:pStyle w:val="a8"/>
            </w:pPr>
            <w:r>
              <w:t>18.02.2022</w:t>
            </w:r>
          </w:p>
        </w:tc>
      </w:tr>
      <w:tr w:rsidR="00EF07A3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3C5C39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</w:pPr>
            <w:r w:rsidRPr="00F8598E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  <w:r w:rsidRPr="00F8598E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E07EDA" w:rsidP="00EF07A3">
            <w:pPr>
              <w:pStyle w:val="a8"/>
            </w:pPr>
            <w:r>
              <w:t>18.02.2022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56109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56109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561095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561095" w:rsidRPr="00561095" w:rsidTr="0056109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</w:tr>
      <w:tr w:rsidR="00561095" w:rsidRPr="00561095" w:rsidTr="0056109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1095" w:rsidRPr="00561095" w:rsidRDefault="00561095" w:rsidP="00EF07A3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(дата)</w:t>
            </w:r>
          </w:p>
        </w:tc>
      </w:tr>
      <w:tr w:rsidR="00561095" w:rsidRPr="00561095" w:rsidTr="0056109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</w:tr>
      <w:tr w:rsidR="00561095" w:rsidRPr="00561095" w:rsidTr="0056109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1095" w:rsidRPr="00561095" w:rsidRDefault="00561095" w:rsidP="00EF07A3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(дата)</w:t>
            </w:r>
          </w:p>
        </w:tc>
      </w:tr>
      <w:tr w:rsidR="00561095" w:rsidRPr="00561095" w:rsidTr="0056109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</w:tr>
      <w:tr w:rsidR="00561095" w:rsidRPr="00561095" w:rsidTr="0056109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1095" w:rsidRPr="00561095" w:rsidRDefault="00561095" w:rsidP="00EF07A3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(дата)</w:t>
            </w:r>
          </w:p>
        </w:tc>
      </w:tr>
      <w:tr w:rsidR="00561095" w:rsidRPr="00561095" w:rsidTr="0056109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</w:tr>
      <w:tr w:rsidR="00561095" w:rsidRPr="00561095" w:rsidTr="0056109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1095" w:rsidRPr="00561095" w:rsidRDefault="00561095" w:rsidP="00EF07A3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(дата)</w:t>
            </w:r>
          </w:p>
        </w:tc>
      </w:tr>
      <w:tr w:rsidR="00561095" w:rsidRPr="00561095" w:rsidTr="0056109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</w:tr>
      <w:tr w:rsidR="00561095" w:rsidRPr="00561095" w:rsidTr="0056109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1095" w:rsidRPr="00561095" w:rsidRDefault="00561095" w:rsidP="00EF07A3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(дата)</w:t>
            </w:r>
          </w:p>
        </w:tc>
      </w:tr>
      <w:tr w:rsidR="00561095" w:rsidRPr="00561095" w:rsidTr="0056109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</w:tr>
      <w:tr w:rsidR="00561095" w:rsidRPr="00561095" w:rsidTr="0056109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1095" w:rsidRPr="00561095" w:rsidRDefault="00561095" w:rsidP="00EF07A3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(дата)</w:t>
            </w:r>
          </w:p>
        </w:tc>
      </w:tr>
      <w:tr w:rsidR="00561095" w:rsidRPr="00561095" w:rsidTr="0056109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</w:tr>
      <w:tr w:rsidR="00561095" w:rsidRPr="00561095" w:rsidTr="0056109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1095" w:rsidRPr="00561095" w:rsidRDefault="00561095" w:rsidP="00EF07A3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(дата)</w:t>
            </w:r>
          </w:p>
        </w:tc>
      </w:tr>
      <w:tr w:rsidR="00561095" w:rsidRPr="00561095" w:rsidTr="0056109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1095" w:rsidRPr="00561095" w:rsidRDefault="00561095" w:rsidP="004E51DC">
            <w:pPr>
              <w:pStyle w:val="a8"/>
            </w:pPr>
          </w:p>
        </w:tc>
      </w:tr>
      <w:tr w:rsidR="00561095" w:rsidRPr="00561095" w:rsidTr="0056109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61095" w:rsidRPr="00561095" w:rsidRDefault="00561095" w:rsidP="00EF07A3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61095" w:rsidRPr="00561095" w:rsidRDefault="00561095" w:rsidP="004E51DC">
            <w:pPr>
              <w:pStyle w:val="a8"/>
              <w:rPr>
                <w:vertAlign w:val="superscript"/>
              </w:rPr>
            </w:pPr>
            <w:r w:rsidRPr="00561095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56109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37/2307-21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E07EDA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E07EDA" w:rsidRPr="00E07EDA">
            <w:rPr>
              <w:rStyle w:val="ad"/>
              <w:noProof/>
              <w:sz w:val="20"/>
            </w:rPr>
            <w:t>4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2;  37/2307-21, 38/2307-21А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Педагогический персонал (осуществляющий учебный процесс)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5812 "/>
    <w:docVar w:name="codeok " w:val="    "/>
    <w:docVar w:name="col18" w:val=" 0 "/>
    <w:docVar w:name="colanal" w:val="  Отсутствуют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37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37/2307-21 "/>
    <w:docVar w:name="oborud" w:val=" ПК, принт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B8581466AAC045359D3FACC23D51288E"/>
    <w:docVar w:name="rm_id" w:val="6764"/>
    <w:docVar w:name="rm_name" w:val="                                          "/>
    <w:docVar w:name="rm_number" w:val=" 37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32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860ED"/>
    <w:rsid w:val="000905BE"/>
    <w:rsid w:val="00093DDC"/>
    <w:rsid w:val="0009685B"/>
    <w:rsid w:val="000A7A57"/>
    <w:rsid w:val="000D1F5B"/>
    <w:rsid w:val="00110025"/>
    <w:rsid w:val="001429B1"/>
    <w:rsid w:val="00145419"/>
    <w:rsid w:val="001456F8"/>
    <w:rsid w:val="0015635F"/>
    <w:rsid w:val="001607C8"/>
    <w:rsid w:val="00175CA2"/>
    <w:rsid w:val="00177F3D"/>
    <w:rsid w:val="001C5740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2428"/>
    <w:rsid w:val="003B0826"/>
    <w:rsid w:val="003C24DB"/>
    <w:rsid w:val="003C5C39"/>
    <w:rsid w:val="0040104A"/>
    <w:rsid w:val="00402CAC"/>
    <w:rsid w:val="00411125"/>
    <w:rsid w:val="004205DB"/>
    <w:rsid w:val="00444410"/>
    <w:rsid w:val="00481C22"/>
    <w:rsid w:val="004838F0"/>
    <w:rsid w:val="00494C94"/>
    <w:rsid w:val="004A47AD"/>
    <w:rsid w:val="004C4DB2"/>
    <w:rsid w:val="004E51DC"/>
    <w:rsid w:val="004E55E5"/>
    <w:rsid w:val="004E5FB2"/>
    <w:rsid w:val="00510595"/>
    <w:rsid w:val="00561095"/>
    <w:rsid w:val="00563E94"/>
    <w:rsid w:val="00576095"/>
    <w:rsid w:val="005A3A36"/>
    <w:rsid w:val="005B466C"/>
    <w:rsid w:val="005B7FE8"/>
    <w:rsid w:val="005C0A9A"/>
    <w:rsid w:val="005C3DCB"/>
    <w:rsid w:val="005D6DFE"/>
    <w:rsid w:val="005F6B08"/>
    <w:rsid w:val="00632974"/>
    <w:rsid w:val="00635CD3"/>
    <w:rsid w:val="00676220"/>
    <w:rsid w:val="0069682B"/>
    <w:rsid w:val="00696AD2"/>
    <w:rsid w:val="006C28B3"/>
    <w:rsid w:val="007049EB"/>
    <w:rsid w:val="00706872"/>
    <w:rsid w:val="00710271"/>
    <w:rsid w:val="00717C9F"/>
    <w:rsid w:val="007332BC"/>
    <w:rsid w:val="00745D40"/>
    <w:rsid w:val="007462E1"/>
    <w:rsid w:val="0076042D"/>
    <w:rsid w:val="007657D5"/>
    <w:rsid w:val="00776AA2"/>
    <w:rsid w:val="007A4C5E"/>
    <w:rsid w:val="007D1852"/>
    <w:rsid w:val="007D2CEA"/>
    <w:rsid w:val="007E1546"/>
    <w:rsid w:val="007E5490"/>
    <w:rsid w:val="00835248"/>
    <w:rsid w:val="00837773"/>
    <w:rsid w:val="00883461"/>
    <w:rsid w:val="008B205D"/>
    <w:rsid w:val="008E68DE"/>
    <w:rsid w:val="008E70C1"/>
    <w:rsid w:val="0090588D"/>
    <w:rsid w:val="00920DB5"/>
    <w:rsid w:val="0092778A"/>
    <w:rsid w:val="00967790"/>
    <w:rsid w:val="00970B98"/>
    <w:rsid w:val="0098630F"/>
    <w:rsid w:val="009B024D"/>
    <w:rsid w:val="009B3577"/>
    <w:rsid w:val="009D30DB"/>
    <w:rsid w:val="009F2523"/>
    <w:rsid w:val="00A100AB"/>
    <w:rsid w:val="00A12349"/>
    <w:rsid w:val="00A204F5"/>
    <w:rsid w:val="00A46207"/>
    <w:rsid w:val="00A46928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0E37"/>
    <w:rsid w:val="00B04F25"/>
    <w:rsid w:val="00BA30DE"/>
    <w:rsid w:val="00BA5029"/>
    <w:rsid w:val="00BC2F3C"/>
    <w:rsid w:val="00BC4FC6"/>
    <w:rsid w:val="00BC7984"/>
    <w:rsid w:val="00C02721"/>
    <w:rsid w:val="00C03F4A"/>
    <w:rsid w:val="00C2076F"/>
    <w:rsid w:val="00C34C89"/>
    <w:rsid w:val="00C51624"/>
    <w:rsid w:val="00CB0141"/>
    <w:rsid w:val="00CE2A5D"/>
    <w:rsid w:val="00CE3307"/>
    <w:rsid w:val="00D15B1E"/>
    <w:rsid w:val="00D54969"/>
    <w:rsid w:val="00D76DF8"/>
    <w:rsid w:val="00DB1272"/>
    <w:rsid w:val="00DB5302"/>
    <w:rsid w:val="00DD6B1F"/>
    <w:rsid w:val="00E07EDA"/>
    <w:rsid w:val="00E124F4"/>
    <w:rsid w:val="00E36337"/>
    <w:rsid w:val="00E3784F"/>
    <w:rsid w:val="00E43EDA"/>
    <w:rsid w:val="00EB72AD"/>
    <w:rsid w:val="00EC37A1"/>
    <w:rsid w:val="00EF07A3"/>
    <w:rsid w:val="00EF3DC4"/>
    <w:rsid w:val="00F13F9A"/>
    <w:rsid w:val="00F15977"/>
    <w:rsid w:val="00F31AF6"/>
    <w:rsid w:val="00F42313"/>
    <w:rsid w:val="00F4249F"/>
    <w:rsid w:val="00F60342"/>
    <w:rsid w:val="00F76072"/>
    <w:rsid w:val="00F80CCA"/>
    <w:rsid w:val="00F8598E"/>
    <w:rsid w:val="00FA72EC"/>
    <w:rsid w:val="00FB001B"/>
    <w:rsid w:val="00FB24BF"/>
    <w:rsid w:val="00FD0BA7"/>
    <w:rsid w:val="00FD2BA8"/>
    <w:rsid w:val="00FE21DE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4</Pages>
  <Words>932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6</cp:revision>
  <dcterms:created xsi:type="dcterms:W3CDTF">2022-02-18T02:03:00Z</dcterms:created>
  <dcterms:modified xsi:type="dcterms:W3CDTF">2022-02-18T08:23:00Z</dcterms:modified>
</cp:coreProperties>
</file>